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B30D6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KYNGESWODE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31DD74E8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of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Finden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, Sussex.</w:t>
      </w:r>
    </w:p>
    <w:p w14:paraId="17DAC92B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6424C7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E3BBEF" w14:textId="77777777" w:rsidR="00AD5E81" w:rsidRDefault="00AD5E81" w:rsidP="00AD5E81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27 Jan.1407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 xml:space="preserve">He was granted letters of protection as he was going to serve in </w:t>
      </w:r>
      <w:proofErr w:type="spellStart"/>
      <w:r>
        <w:rPr>
          <w:rFonts w:cs="Times New Roman"/>
          <w:szCs w:val="24"/>
        </w:rPr>
        <w:t>Guisnes</w:t>
      </w:r>
      <w:proofErr w:type="spellEnd"/>
    </w:p>
    <w:p w14:paraId="5EADB144" w14:textId="77777777" w:rsidR="00AD5E81" w:rsidRDefault="00AD5E81" w:rsidP="00AD5E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Castle under the command of Thomas of Lancaster, Duke of Clarence.</w:t>
      </w:r>
    </w:p>
    <w:p w14:paraId="487657D7" w14:textId="77777777" w:rsidR="00AD5E81" w:rsidRDefault="00AD5E81" w:rsidP="00AD5E8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C76/90,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7F14C0A6" w14:textId="77777777" w:rsidR="00AD5E81" w:rsidRDefault="00AD5E81" w:rsidP="00AD5E8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5A2F8F92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A3CA33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90F186" w14:textId="77777777" w:rsidR="00AD5E81" w:rsidRDefault="00AD5E81" w:rsidP="00AD5E8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</w:t>
      </w:r>
    </w:p>
    <w:p w14:paraId="4695985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064B0" w14:textId="77777777" w:rsidR="00AD5E81" w:rsidRDefault="00AD5E81" w:rsidP="009139A6">
      <w:r>
        <w:separator/>
      </w:r>
    </w:p>
  </w:endnote>
  <w:endnote w:type="continuationSeparator" w:id="0">
    <w:p w14:paraId="6DBB0032" w14:textId="77777777" w:rsidR="00AD5E81" w:rsidRDefault="00AD5E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54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EBE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1F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5ADC" w14:textId="77777777" w:rsidR="00AD5E81" w:rsidRDefault="00AD5E81" w:rsidP="009139A6">
      <w:r>
        <w:separator/>
      </w:r>
    </w:p>
  </w:footnote>
  <w:footnote w:type="continuationSeparator" w:id="0">
    <w:p w14:paraId="045A975C" w14:textId="77777777" w:rsidR="00AD5E81" w:rsidRDefault="00AD5E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A3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9D1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555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81"/>
    <w:rsid w:val="000666E0"/>
    <w:rsid w:val="002510B7"/>
    <w:rsid w:val="005C130B"/>
    <w:rsid w:val="00826F5C"/>
    <w:rsid w:val="009139A6"/>
    <w:rsid w:val="009448BB"/>
    <w:rsid w:val="00947624"/>
    <w:rsid w:val="00A3176C"/>
    <w:rsid w:val="00AD5E8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F005C"/>
  <w15:chartTrackingRefBased/>
  <w15:docId w15:val="{917D0C56-5E69-41A5-BFA5-082029D6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2023-01-18T21:02:00Z</dcterms:created>
  <dcterms:modified xsi:type="dcterms:W3CDTF">2023-01-18T21:02:00Z</dcterms:modified>
</cp:coreProperties>
</file>